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363E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363E8">
              <w:rPr>
                <w:b/>
                <w:sz w:val="26"/>
                <w:szCs w:val="26"/>
                <w:lang w:val="en-US"/>
              </w:rPr>
              <w:t>203C_007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363E8" w:rsidRDefault="004D533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C363E8">
              <w:rPr>
                <w:b/>
                <w:sz w:val="26"/>
                <w:szCs w:val="26"/>
                <w:lang w:val="en-US"/>
              </w:rPr>
              <w:t>2024055</w:t>
            </w:r>
            <w:r w:rsidR="00C44B8B" w:rsidRPr="00C363E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C5373">
        <w:rPr>
          <w:b/>
          <w:sz w:val="26"/>
          <w:szCs w:val="26"/>
        </w:rPr>
        <w:t>(</w:t>
      </w:r>
      <w:r w:rsidR="004D5332" w:rsidRPr="000660AA">
        <w:rPr>
          <w:b/>
          <w:sz w:val="26"/>
          <w:szCs w:val="26"/>
        </w:rPr>
        <w:t>Накладка ОГ9 с болтом Б5</w:t>
      </w:r>
      <w:r w:rsidR="006C5373">
        <w:rPr>
          <w:b/>
          <w:sz w:val="26"/>
          <w:szCs w:val="26"/>
        </w:rPr>
        <w:t>)</w:t>
      </w:r>
      <w:r w:rsidR="003704B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704BE">
        <w:rPr>
          <w:b/>
          <w:sz w:val="26"/>
          <w:szCs w:val="26"/>
          <w:u w:val="single"/>
        </w:rPr>
        <w:t>203</w:t>
      </w:r>
      <w:r w:rsidR="00F115B9" w:rsidRPr="003704B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C5373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6C5373">
        <w:rPr>
          <w:sz w:val="24"/>
          <w:szCs w:val="24"/>
        </w:rPr>
        <w:t xml:space="preserve">Технические требования, характеристики </w:t>
      </w:r>
      <w:r w:rsidR="00D601A5" w:rsidRPr="006C5373">
        <w:rPr>
          <w:sz w:val="24"/>
          <w:szCs w:val="24"/>
        </w:rPr>
        <w:t>траверс</w:t>
      </w:r>
      <w:r w:rsidR="004F4E9E" w:rsidRPr="006C5373">
        <w:rPr>
          <w:sz w:val="24"/>
          <w:szCs w:val="24"/>
        </w:rPr>
        <w:t xml:space="preserve"> должны соответствовать </w:t>
      </w:r>
      <w:r w:rsidR="001759FB" w:rsidRPr="006C5373">
        <w:rPr>
          <w:sz w:val="24"/>
          <w:szCs w:val="24"/>
        </w:rPr>
        <w:t>требованиям</w:t>
      </w:r>
      <w:bookmarkStart w:id="1" w:name="Поле4"/>
      <w:r w:rsidR="003704BE">
        <w:rPr>
          <w:sz w:val="24"/>
          <w:szCs w:val="24"/>
        </w:rPr>
        <w:t xml:space="preserve"> </w:t>
      </w:r>
      <w:r w:rsidR="000660AA" w:rsidRPr="006C5373">
        <w:rPr>
          <w:sz w:val="24"/>
          <w:szCs w:val="24"/>
        </w:rPr>
        <w:t>Т</w:t>
      </w:r>
      <w:r w:rsidR="004D5332" w:rsidRPr="006C5373">
        <w:rPr>
          <w:sz w:val="24"/>
          <w:szCs w:val="24"/>
        </w:rPr>
        <w:t>ипов</w:t>
      </w:r>
      <w:r w:rsidR="005C0515">
        <w:rPr>
          <w:sz w:val="24"/>
          <w:szCs w:val="24"/>
        </w:rPr>
        <w:t>ых</w:t>
      </w:r>
      <w:r w:rsidR="004D5332" w:rsidRPr="006C5373">
        <w:rPr>
          <w:sz w:val="24"/>
          <w:szCs w:val="24"/>
        </w:rPr>
        <w:t xml:space="preserve"> проект</w:t>
      </w:r>
      <w:r w:rsidR="005C0515">
        <w:rPr>
          <w:sz w:val="24"/>
          <w:szCs w:val="24"/>
        </w:rPr>
        <w:t>ов</w:t>
      </w:r>
      <w:r w:rsidR="004D5332" w:rsidRPr="006C5373">
        <w:rPr>
          <w:sz w:val="24"/>
          <w:szCs w:val="24"/>
        </w:rPr>
        <w:t xml:space="preserve"> 3.407.1-143.8.32, 3.407.1-143.8.39</w:t>
      </w:r>
      <w:r w:rsidR="0073431B" w:rsidRPr="006C537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37226" w:rsidRPr="00CB6078" w:rsidRDefault="00A37226" w:rsidP="00A372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A37226" w:rsidRPr="00AB72BA" w:rsidRDefault="00A37226" w:rsidP="00A3722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A37226" w:rsidRPr="00AB72BA" w:rsidRDefault="00A37226" w:rsidP="00A3722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A37226" w:rsidRPr="00AB72BA" w:rsidRDefault="00A37226" w:rsidP="00A372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A37226" w:rsidRPr="00AB72BA" w:rsidRDefault="00A37226" w:rsidP="00A3722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37226" w:rsidRPr="009033EC" w:rsidRDefault="00A37226" w:rsidP="00A37226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37226" w:rsidRPr="007118A9" w:rsidRDefault="00A37226" w:rsidP="00A372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37226" w:rsidRPr="0073431B" w:rsidRDefault="003704BE" w:rsidP="00A3722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C5373">
        <w:rPr>
          <w:sz w:val="24"/>
          <w:szCs w:val="24"/>
        </w:rPr>
        <w:t>Типов</w:t>
      </w:r>
      <w:r w:rsidR="005C0515">
        <w:rPr>
          <w:sz w:val="24"/>
          <w:szCs w:val="24"/>
        </w:rPr>
        <w:t>ых</w:t>
      </w:r>
      <w:r w:rsidRPr="006C5373">
        <w:rPr>
          <w:sz w:val="24"/>
          <w:szCs w:val="24"/>
        </w:rPr>
        <w:t xml:space="preserve"> проект</w:t>
      </w:r>
      <w:r w:rsidR="005C0515">
        <w:rPr>
          <w:sz w:val="24"/>
          <w:szCs w:val="24"/>
        </w:rPr>
        <w:t>ов</w:t>
      </w:r>
      <w:r w:rsidRPr="006C5373">
        <w:rPr>
          <w:sz w:val="24"/>
          <w:szCs w:val="24"/>
        </w:rPr>
        <w:t xml:space="preserve"> 3.407.1-143.8.32, 3.407.1-143.8.39</w:t>
      </w:r>
      <w:r w:rsidR="00A37226">
        <w:rPr>
          <w:sz w:val="26"/>
          <w:szCs w:val="26"/>
        </w:rPr>
        <w:t>;</w:t>
      </w:r>
    </w:p>
    <w:p w:rsidR="00A37226" w:rsidRPr="009033EC" w:rsidRDefault="00A37226" w:rsidP="00A3722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37226" w:rsidRPr="00B46AE8" w:rsidRDefault="00A37226" w:rsidP="00A3722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>2.4. Упаковка, транспортирование, условия и сроки хранения.</w:t>
      </w:r>
    </w:p>
    <w:p w:rsidR="00A37226" w:rsidRPr="00002E9F" w:rsidRDefault="00A37226" w:rsidP="00A37226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37226" w:rsidRPr="00002E9F" w:rsidRDefault="00A37226" w:rsidP="00A37226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>Правила приемки траверс должны соответствовать требованиям ГОСТ 23216</w:t>
      </w:r>
      <w:r w:rsidRPr="005E2112">
        <w:rPr>
          <w:sz w:val="24"/>
          <w:szCs w:val="24"/>
        </w:rPr>
        <w:t>-78</w:t>
      </w:r>
      <w:r w:rsidRPr="00002E9F">
        <w:rPr>
          <w:sz w:val="24"/>
          <w:szCs w:val="24"/>
        </w:rPr>
        <w:t xml:space="preserve">. </w:t>
      </w:r>
    </w:p>
    <w:p w:rsidR="00A37226" w:rsidRPr="00002E9F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37226" w:rsidRPr="009033EC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траверс должна производиться в соответствии с требованиями нормативно-технической документации на конкретные типы </w:t>
      </w:r>
      <w:r>
        <w:rPr>
          <w:szCs w:val="24"/>
        </w:rPr>
        <w:t>изделия</w:t>
      </w:r>
      <w:r w:rsidRPr="00002E9F">
        <w:rPr>
          <w:szCs w:val="24"/>
        </w:rPr>
        <w:t>.</w:t>
      </w:r>
    </w:p>
    <w:p w:rsidR="00A37226" w:rsidRPr="00F604E5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A37226" w:rsidRPr="00F604E5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A37226" w:rsidRPr="00446A53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37226" w:rsidRPr="00CB6078" w:rsidRDefault="00A37226" w:rsidP="00A372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A37226" w:rsidRPr="001D1989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37226" w:rsidRPr="00CB6078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7226" w:rsidRPr="00CB6078" w:rsidRDefault="00A37226" w:rsidP="00A372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37226" w:rsidRPr="001D1989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37226" w:rsidRPr="00CB6078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37226" w:rsidRPr="00CB6078" w:rsidRDefault="00A37226" w:rsidP="00A372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37226" w:rsidRPr="00B46AE8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A37226" w:rsidRPr="00B46AE8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A37226" w:rsidRPr="00B46AE8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37226" w:rsidRPr="00B46AE8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37226" w:rsidRPr="00B46AE8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37226" w:rsidRPr="00B46AE8" w:rsidRDefault="00A37226" w:rsidP="00A372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37226" w:rsidRPr="00B46AE8" w:rsidRDefault="00A37226" w:rsidP="00A372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37226" w:rsidRPr="00CB6078" w:rsidRDefault="00A37226" w:rsidP="00A372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37226" w:rsidRPr="00CB6078" w:rsidRDefault="00A37226" w:rsidP="00A372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A37226" w:rsidRPr="00B46AE8" w:rsidRDefault="00A37226" w:rsidP="00A372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37226" w:rsidRPr="00B46AE8" w:rsidRDefault="00A37226" w:rsidP="00A372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576" w:rsidRDefault="00505576">
      <w:r>
        <w:separator/>
      </w:r>
    </w:p>
  </w:endnote>
  <w:endnote w:type="continuationSeparator" w:id="0">
    <w:p w:rsidR="00505576" w:rsidRDefault="0050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576" w:rsidRDefault="00505576">
      <w:r>
        <w:separator/>
      </w:r>
    </w:p>
  </w:footnote>
  <w:footnote w:type="continuationSeparator" w:id="0">
    <w:p w:rsidR="00505576" w:rsidRDefault="00505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33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4BE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3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576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515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B7A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5373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1111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968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0BF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226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6922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3E8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68F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9EFF4D-3318-4552-9C4E-DFDDDE8F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FA3E3-2400-4171-BBA7-D395A0D9A378}"/>
</file>

<file path=customXml/itemProps2.xml><?xml version="1.0" encoding="utf-8"?>
<ds:datastoreItem xmlns:ds="http://schemas.openxmlformats.org/officeDocument/2006/customXml" ds:itemID="{00A32563-FCE9-4A77-B0C5-30BDABF2C1B5}"/>
</file>

<file path=customXml/itemProps3.xml><?xml version="1.0" encoding="utf-8"?>
<ds:datastoreItem xmlns:ds="http://schemas.openxmlformats.org/officeDocument/2006/customXml" ds:itemID="{5DB90410-00E7-4785-9360-A16014F1A956}"/>
</file>

<file path=customXml/itemProps4.xml><?xml version="1.0" encoding="utf-8"?>
<ds:datastoreItem xmlns:ds="http://schemas.openxmlformats.org/officeDocument/2006/customXml" ds:itemID="{F35B1218-0243-4BDA-85DB-9741A0EFFA7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27</TotalTime>
  <Pages>1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2010-09-30T13:29:00Z</cp:lastPrinted>
  <dcterms:created xsi:type="dcterms:W3CDTF">2015-04-23T12:27:00Z</dcterms:created>
  <dcterms:modified xsi:type="dcterms:W3CDTF">2015-09-23T14:29:00Z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